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CCBB2" w14:textId="2E0211DE" w:rsidR="0014466A" w:rsidRPr="0014466A" w:rsidRDefault="0014466A" w:rsidP="0014466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14466A">
        <w:rPr>
          <w:rFonts w:ascii="Arial" w:hAnsi="Arial"/>
          <w:b/>
          <w:noProof/>
          <w:sz w:val="24"/>
          <w:lang w:eastAsia="en-US"/>
        </w:rPr>
        <w:t>3GPP TSG-SA5 Meeting #161</w:t>
      </w:r>
      <w:r w:rsidRPr="0014466A">
        <w:rPr>
          <w:rFonts w:ascii="Arial" w:hAnsi="Arial"/>
          <w:b/>
          <w:i/>
          <w:noProof/>
          <w:sz w:val="28"/>
          <w:lang w:eastAsia="en-US"/>
        </w:rPr>
        <w:tab/>
        <w:t>S5-25</w:t>
      </w:r>
      <w:r w:rsidR="000758BB">
        <w:rPr>
          <w:rFonts w:ascii="Arial" w:hAnsi="Arial"/>
          <w:b/>
          <w:i/>
          <w:noProof/>
          <w:sz w:val="28"/>
          <w:lang w:eastAsia="en-US"/>
        </w:rPr>
        <w:t>2545</w:t>
      </w:r>
    </w:p>
    <w:p w14:paraId="00EF45BB" w14:textId="77777777" w:rsidR="0014466A" w:rsidRPr="0014466A" w:rsidRDefault="0014466A" w:rsidP="0014466A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14466A">
        <w:rPr>
          <w:rFonts w:ascii="Arial" w:hAnsi="Arial"/>
          <w:b/>
          <w:sz w:val="24"/>
        </w:rPr>
        <w:t>Fukuoka, Japan, 19 - 23 May 2025</w:t>
      </w:r>
    </w:p>
    <w:p w14:paraId="7652D725" w14:textId="77777777" w:rsidR="0014466A" w:rsidRPr="0014466A" w:rsidRDefault="0014466A" w:rsidP="0014466A">
      <w:pPr>
        <w:rPr>
          <w:rFonts w:ascii="Arial" w:hAnsi="Arial" w:cs="Arial"/>
        </w:rPr>
      </w:pPr>
    </w:p>
    <w:p w14:paraId="522D4FFF" w14:textId="7BA41C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668FD">
        <w:rPr>
          <w:rFonts w:ascii="Arial" w:hAnsi="Arial" w:cs="Arial"/>
          <w:b/>
          <w:sz w:val="22"/>
          <w:szCs w:val="22"/>
        </w:rPr>
        <w:t xml:space="preserve">[Draft] </w:t>
      </w:r>
      <w:r w:rsidR="00E25B2F" w:rsidRPr="00E25B2F">
        <w:rPr>
          <w:rFonts w:ascii="Arial" w:hAnsi="Arial" w:cs="Arial"/>
          <w:b/>
          <w:sz w:val="22"/>
          <w:szCs w:val="22"/>
        </w:rPr>
        <w:t xml:space="preserve">LS </w:t>
      </w:r>
      <w:r w:rsidR="00E25B2F">
        <w:rPr>
          <w:rFonts w:ascii="Arial" w:hAnsi="Arial" w:cs="Arial"/>
          <w:b/>
          <w:sz w:val="22"/>
          <w:szCs w:val="22"/>
        </w:rPr>
        <w:t xml:space="preserve">reply </w:t>
      </w:r>
      <w:r w:rsidR="00E25B2F" w:rsidRPr="00E25B2F">
        <w:rPr>
          <w:rFonts w:ascii="Arial" w:hAnsi="Arial" w:cs="Arial"/>
          <w:b/>
          <w:sz w:val="22"/>
          <w:szCs w:val="22"/>
        </w:rPr>
        <w:t>on Extending Charging Support in 5GC</w:t>
      </w:r>
    </w:p>
    <w:p w14:paraId="2F62B850" w14:textId="40455D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A6F5B">
        <w:rPr>
          <w:rFonts w:ascii="Arial" w:hAnsi="Arial" w:cs="Arial"/>
          <w:b/>
          <w:bCs/>
          <w:sz w:val="22"/>
          <w:szCs w:val="22"/>
        </w:rPr>
        <w:t>(</w:t>
      </w:r>
      <w:r w:rsidR="000A6F5B" w:rsidRPr="000A6F5B">
        <w:rPr>
          <w:rFonts w:ascii="Arial" w:hAnsi="Arial" w:cs="Arial"/>
          <w:b/>
          <w:bCs/>
          <w:sz w:val="22"/>
          <w:szCs w:val="22"/>
        </w:rPr>
        <w:t>S2-2504504</w:t>
      </w:r>
      <w:r w:rsidR="000A6F5B">
        <w:rPr>
          <w:rFonts w:ascii="Arial" w:hAnsi="Arial" w:cs="Arial"/>
          <w:b/>
          <w:bCs/>
          <w:sz w:val="22"/>
          <w:szCs w:val="22"/>
        </w:rPr>
        <w:t xml:space="preserve">, 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C3-251642</w:t>
      </w:r>
      <w:r w:rsidR="000A6F5B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25B2F" w:rsidRPr="00E25B2F">
        <w:rPr>
          <w:rFonts w:ascii="Arial" w:hAnsi="Arial" w:cs="Arial"/>
          <w:b/>
          <w:sz w:val="22"/>
          <w:szCs w:val="22"/>
        </w:rPr>
        <w:t>LS on Extending Charging Support in 5GC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7FBB77F3" w14:textId="552F00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758BB">
        <w:rPr>
          <w:rFonts w:ascii="Arial" w:hAnsi="Arial" w:cs="Arial"/>
          <w:b/>
          <w:bCs/>
          <w:sz w:val="22"/>
          <w:szCs w:val="22"/>
        </w:rPr>
        <w:t>CHFSeg</w:t>
      </w:r>
      <w:proofErr w:type="spellEnd"/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5A41F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94D75">
        <w:rPr>
          <w:rFonts w:ascii="Arial" w:hAnsi="Arial" w:cs="Arial"/>
          <w:b/>
          <w:sz w:val="22"/>
          <w:szCs w:val="22"/>
        </w:rPr>
        <w:t xml:space="preserve">Ericsson </w:t>
      </w:r>
      <w:r w:rsidR="00A97F35">
        <w:rPr>
          <w:rFonts w:ascii="Arial" w:hAnsi="Arial" w:cs="Arial"/>
          <w:b/>
          <w:sz w:val="22"/>
          <w:szCs w:val="22"/>
        </w:rPr>
        <w:t>(</w:t>
      </w:r>
      <w:r w:rsidR="00A94D75">
        <w:rPr>
          <w:rFonts w:ascii="Arial" w:hAnsi="Arial" w:cs="Arial"/>
          <w:b/>
          <w:sz w:val="22"/>
          <w:szCs w:val="22"/>
        </w:rPr>
        <w:t>will be SA</w:t>
      </w:r>
      <w:bookmarkEnd w:id="5"/>
      <w:bookmarkEnd w:id="6"/>
      <w:bookmarkEnd w:id="7"/>
      <w:r w:rsidR="00EB4C11">
        <w:rPr>
          <w:rFonts w:ascii="Arial" w:hAnsi="Arial" w:cs="Arial"/>
          <w:b/>
          <w:sz w:val="22"/>
          <w:szCs w:val="22"/>
        </w:rPr>
        <w:t>5</w:t>
      </w:r>
      <w:r w:rsidR="00A97F35">
        <w:rPr>
          <w:rFonts w:ascii="Arial" w:hAnsi="Arial" w:cs="Arial"/>
          <w:b/>
          <w:sz w:val="22"/>
          <w:szCs w:val="22"/>
        </w:rPr>
        <w:t>)</w:t>
      </w:r>
    </w:p>
    <w:p w14:paraId="76C273C2" w14:textId="382D1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94D75">
        <w:rPr>
          <w:rFonts w:ascii="Arial" w:hAnsi="Arial" w:cs="Arial"/>
          <w:b/>
          <w:bCs/>
          <w:sz w:val="22"/>
          <w:szCs w:val="22"/>
        </w:rPr>
        <w:t>CT</w:t>
      </w:r>
      <w:bookmarkEnd w:id="8"/>
      <w:bookmarkEnd w:id="9"/>
      <w:bookmarkEnd w:id="10"/>
      <w:r w:rsidR="00E25B2F">
        <w:rPr>
          <w:rFonts w:ascii="Arial" w:hAnsi="Arial" w:cs="Arial"/>
          <w:b/>
          <w:bCs/>
          <w:sz w:val="22"/>
          <w:szCs w:val="22"/>
        </w:rPr>
        <w:t>3</w:t>
      </w:r>
    </w:p>
    <w:p w14:paraId="1CDFD20A" w14:textId="7C4BD8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5B2F">
        <w:rPr>
          <w:rFonts w:ascii="Arial" w:hAnsi="Arial" w:cs="Arial"/>
          <w:b/>
          <w:bCs/>
          <w:sz w:val="22"/>
          <w:szCs w:val="22"/>
        </w:rPr>
        <w:t>SA</w:t>
      </w:r>
      <w:r w:rsidR="00EB4C11">
        <w:rPr>
          <w:rFonts w:ascii="Arial" w:hAnsi="Arial" w:cs="Arial"/>
          <w:b/>
          <w:bCs/>
          <w:sz w:val="22"/>
          <w:szCs w:val="22"/>
        </w:rPr>
        <w:t xml:space="preserve">2, </w:t>
      </w:r>
      <w:r w:rsidR="00F86906">
        <w:rPr>
          <w:rFonts w:ascii="Arial" w:hAnsi="Arial" w:cs="Arial"/>
          <w:b/>
          <w:bCs/>
          <w:sz w:val="22"/>
          <w:szCs w:val="22"/>
        </w:rPr>
        <w:t>CT4</w:t>
      </w:r>
    </w:p>
    <w:bookmarkEnd w:id="11"/>
    <w:bookmarkEnd w:id="12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1A33E5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8E4E134" w14:textId="02926F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B4C11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EB4C11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EB4C11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EB4C11">
        <w:rPr>
          <w:rFonts w:ascii="Arial" w:hAnsi="Arial" w:cs="Arial"/>
          <w:b/>
          <w:bCs/>
          <w:sz w:val="22"/>
          <w:szCs w:val="22"/>
        </w:rPr>
        <w:t>(at)</w:t>
      </w:r>
      <w:r w:rsidR="00EB4C11" w:rsidRPr="00E25B2F">
        <w:rPr>
          <w:rFonts w:ascii="Arial" w:hAnsi="Arial" w:cs="Arial"/>
          <w:b/>
          <w:bCs/>
          <w:sz w:val="22"/>
          <w:szCs w:val="22"/>
        </w:rPr>
        <w:t xml:space="preserve"> </w:t>
      </w:r>
      <w:r w:rsidR="00EB4C11">
        <w:rPr>
          <w:rFonts w:ascii="Arial" w:hAnsi="Arial" w:cs="Arial"/>
          <w:b/>
          <w:bCs/>
          <w:sz w:val="22"/>
          <w:szCs w:val="22"/>
        </w:rPr>
        <w:t>Ericsson(dot)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4E024A" w14:textId="3AF8C78F" w:rsidR="00B97703" w:rsidRDefault="00B97703" w:rsidP="00E25B2F">
      <w:pPr>
        <w:spacing w:after="60"/>
        <w:ind w:left="1985" w:hanging="1985"/>
        <w:rPr>
          <w:rFonts w:ascii="Arial" w:hAnsi="Arial" w:cs="Arial"/>
        </w:rPr>
      </w:pPr>
      <w:r w:rsidRPr="004F4C9F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EB4C11">
        <w:rPr>
          <w:rFonts w:ascii="Arial" w:hAnsi="Arial" w:cs="Arial"/>
          <w:bCs/>
        </w:rPr>
        <w:t>N/A</w:t>
      </w: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74D09F56" w14:textId="7B2F262B" w:rsidR="001D2E5D" w:rsidRDefault="001D2E5D" w:rsidP="001D2E5D">
      <w:r>
        <w:t>SA</w:t>
      </w:r>
      <w:r w:rsidR="00EB4C11">
        <w:t>5</w:t>
      </w:r>
      <w:r>
        <w:t xml:space="preserve"> has discussed the questions in </w:t>
      </w:r>
      <w:r w:rsidR="00E25B2F">
        <w:t>received</w:t>
      </w:r>
      <w:r>
        <w:t xml:space="preserve"> </w:t>
      </w:r>
      <w:r w:rsidR="00E25B2F" w:rsidRPr="00E25B2F">
        <w:t xml:space="preserve">LS </w:t>
      </w:r>
      <w:r w:rsidR="007B7CBD" w:rsidRPr="007B7CBD">
        <w:t>S2-2504504</w:t>
      </w:r>
      <w:r w:rsidR="007B7CBD">
        <w:t>/</w:t>
      </w:r>
      <w:r w:rsidR="00E25B2F" w:rsidRPr="00E25B2F">
        <w:t>C3-</w:t>
      </w:r>
      <w:r w:rsidR="00A92001" w:rsidRPr="00E25B2F">
        <w:t>251642</w:t>
      </w:r>
      <w:r w:rsidR="00A92001">
        <w:t xml:space="preserve"> and</w:t>
      </w:r>
      <w:r>
        <w:t xml:space="preserve"> have arrived </w:t>
      </w:r>
      <w:r w:rsidR="00E25B2F">
        <w:t>at</w:t>
      </w:r>
      <w:r>
        <w:t xml:space="preserve"> the following conclusions:</w:t>
      </w:r>
    </w:p>
    <w:p w14:paraId="7255E070" w14:textId="5B0B27D5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Q1: Is the Primary Charging Address still required as a mandatory parameter to be stored in the UDR and provided to the PCF, SMF and AMF when the CHF Group ID is available?</w:t>
      </w:r>
    </w:p>
    <w:p w14:paraId="2C720518" w14:textId="71EF8B2F" w:rsidR="001D2E5D" w:rsidRPr="001D2E5D" w:rsidRDefault="001D2E5D" w:rsidP="001D2E5D">
      <w:r w:rsidRPr="001D2E5D">
        <w:rPr>
          <w:b/>
          <w:bCs/>
        </w:rPr>
        <w:t>Answer:</w:t>
      </w:r>
      <w:r w:rsidRPr="001D2E5D">
        <w:t xml:space="preserve"> </w:t>
      </w:r>
      <w:r w:rsidR="008C2F8F">
        <w:t>From a CHF perspective w</w:t>
      </w:r>
      <w:r w:rsidRPr="001D2E5D">
        <w:t>hen the CHF group ID is used for CHF selection</w:t>
      </w:r>
      <w:r w:rsidR="00625F00">
        <w:t xml:space="preserve"> then</w:t>
      </w:r>
      <w:r w:rsidRPr="001D2E5D">
        <w:t xml:space="preserve"> the Primary Charging Address is not required</w:t>
      </w:r>
      <w:r w:rsidR="00625F00">
        <w:t xml:space="preserve"> for finding the correct CHF </w:t>
      </w:r>
      <w:r w:rsidR="00084148">
        <w:t>by</w:t>
      </w:r>
      <w:r w:rsidRPr="001D2E5D">
        <w:t xml:space="preserve"> SMF</w:t>
      </w:r>
      <w:r w:rsidR="00C3782C">
        <w:t xml:space="preserve"> and </w:t>
      </w:r>
      <w:r w:rsidRPr="001D2E5D">
        <w:t>AMF.</w:t>
      </w:r>
    </w:p>
    <w:p w14:paraId="2CF15122" w14:textId="146C4123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Q2: Is the CHF Set ID and the CHF group ID mutually exclusive or can they still be both stored in the UDR and provided to the PCF, SMF and AMF together?</w:t>
      </w:r>
    </w:p>
    <w:p w14:paraId="35EF53A6" w14:textId="70F32B23" w:rsidR="001D2E5D" w:rsidRPr="001D2E5D" w:rsidRDefault="001D2E5D" w:rsidP="001D2E5D">
      <w:r w:rsidRPr="001D2E5D">
        <w:rPr>
          <w:b/>
          <w:bCs/>
        </w:rPr>
        <w:t xml:space="preserve">Answer: </w:t>
      </w:r>
      <w:r w:rsidR="003A1F1C" w:rsidRPr="003A1F1C">
        <w:t xml:space="preserve">There is no </w:t>
      </w:r>
      <w:r w:rsidR="003A1F1C">
        <w:t xml:space="preserve">case defined where both </w:t>
      </w:r>
      <w:r w:rsidRPr="001D2E5D">
        <w:t xml:space="preserve">CHF Set ID and CHF group ID </w:t>
      </w:r>
      <w:r w:rsidR="003A1F1C">
        <w:t xml:space="preserve">would be required at the same time and can be made </w:t>
      </w:r>
      <w:r w:rsidRPr="001D2E5D">
        <w:t xml:space="preserve">mutually exclusive </w:t>
      </w:r>
      <w:r w:rsidR="00C3782C">
        <w:t>with</w:t>
      </w:r>
      <w:r w:rsidRPr="001D2E5D">
        <w:t xml:space="preserve"> only one of them provided to SMF/AMF</w:t>
      </w:r>
      <w:r w:rsidR="005E2A4D">
        <w:t xml:space="preserve"> from the UDR</w:t>
      </w:r>
      <w:r w:rsidR="00B55AD4">
        <w:t>.</w:t>
      </w:r>
    </w:p>
    <w:p w14:paraId="49FA1AB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E0D580" w14:textId="4B5157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</w:t>
      </w:r>
      <w:r w:rsidR="001D2E5D">
        <w:rPr>
          <w:rFonts w:ascii="Arial" w:hAnsi="Arial" w:cs="Arial"/>
          <w:b/>
        </w:rPr>
        <w:t>3</w:t>
      </w:r>
    </w:p>
    <w:p w14:paraId="70B248EE" w14:textId="5876B999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C2B63">
        <w:t>SA</w:t>
      </w:r>
      <w:r w:rsidR="00460724">
        <w:t>5</w:t>
      </w:r>
      <w:r w:rsidR="006C2B63">
        <w:t xml:space="preserve"> </w:t>
      </w:r>
      <w:r w:rsidR="00460724">
        <w:t xml:space="preserve">kindly </w:t>
      </w:r>
      <w:r w:rsidR="006C2B63">
        <w:t>asks CT</w:t>
      </w:r>
      <w:r w:rsidR="001D2E5D">
        <w:t>3</w:t>
      </w:r>
      <w:r w:rsidR="006C2B63">
        <w:t xml:space="preserve"> to take </w:t>
      </w:r>
      <w:r w:rsidR="00460724">
        <w:t>answers provide into consideration.</w:t>
      </w:r>
    </w:p>
    <w:p w14:paraId="02A4B60B" w14:textId="6ABE5C9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B047E7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C76E35" w14:textId="77777777" w:rsidR="00B047E7" w:rsidRDefault="00B047E7" w:rsidP="00B047E7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5EDBDA0B" w14:textId="77777777" w:rsidR="00B047E7" w:rsidRPr="006F09B6" w:rsidRDefault="00B047E7" w:rsidP="00B047E7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p w14:paraId="57152236" w14:textId="5DAD2092" w:rsidR="001D2E5D" w:rsidRPr="002F1940" w:rsidRDefault="001D2E5D" w:rsidP="00B047E7"/>
    <w:sectPr w:rsidR="001D2E5D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94916" w14:textId="77777777" w:rsidR="001C51EC" w:rsidRDefault="001C51EC">
      <w:pPr>
        <w:spacing w:after="0"/>
      </w:pPr>
      <w:r>
        <w:separator/>
      </w:r>
    </w:p>
  </w:endnote>
  <w:endnote w:type="continuationSeparator" w:id="0">
    <w:p w14:paraId="3360C067" w14:textId="77777777" w:rsidR="001C51EC" w:rsidRDefault="001C51EC">
      <w:pPr>
        <w:spacing w:after="0"/>
      </w:pPr>
      <w:r>
        <w:continuationSeparator/>
      </w:r>
    </w:p>
  </w:endnote>
  <w:endnote w:type="continuationNotice" w:id="1">
    <w:p w14:paraId="293539D1" w14:textId="77777777" w:rsidR="001C51EC" w:rsidRDefault="001C51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45033" w14:textId="77777777" w:rsidR="001C51EC" w:rsidRDefault="001C51EC">
      <w:pPr>
        <w:spacing w:after="0"/>
      </w:pPr>
      <w:r>
        <w:separator/>
      </w:r>
    </w:p>
  </w:footnote>
  <w:footnote w:type="continuationSeparator" w:id="0">
    <w:p w14:paraId="015C7035" w14:textId="77777777" w:rsidR="001C51EC" w:rsidRDefault="001C51EC">
      <w:pPr>
        <w:spacing w:after="0"/>
      </w:pPr>
      <w:r>
        <w:continuationSeparator/>
      </w:r>
    </w:p>
  </w:footnote>
  <w:footnote w:type="continuationNotice" w:id="1">
    <w:p w14:paraId="625B5A92" w14:textId="77777777" w:rsidR="001C51EC" w:rsidRDefault="001C51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334708">
    <w:abstractNumId w:val="4"/>
  </w:num>
  <w:num w:numId="2" w16cid:durableId="2036154190">
    <w:abstractNumId w:val="3"/>
  </w:num>
  <w:num w:numId="3" w16cid:durableId="1909614259">
    <w:abstractNumId w:val="1"/>
  </w:num>
  <w:num w:numId="4" w16cid:durableId="940265334">
    <w:abstractNumId w:val="0"/>
  </w:num>
  <w:num w:numId="5" w16cid:durableId="1266257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479"/>
    <w:rsid w:val="0001374D"/>
    <w:rsid w:val="00017F23"/>
    <w:rsid w:val="00032E6E"/>
    <w:rsid w:val="000668FD"/>
    <w:rsid w:val="000758BB"/>
    <w:rsid w:val="00084148"/>
    <w:rsid w:val="00091091"/>
    <w:rsid w:val="000A4F6F"/>
    <w:rsid w:val="000A6F5B"/>
    <w:rsid w:val="000B41EA"/>
    <w:rsid w:val="000F6242"/>
    <w:rsid w:val="0014466A"/>
    <w:rsid w:val="00180293"/>
    <w:rsid w:val="00197E42"/>
    <w:rsid w:val="001C51EC"/>
    <w:rsid w:val="001D2E5D"/>
    <w:rsid w:val="001F46F7"/>
    <w:rsid w:val="00200F7A"/>
    <w:rsid w:val="00201D52"/>
    <w:rsid w:val="00211806"/>
    <w:rsid w:val="0024156E"/>
    <w:rsid w:val="00251269"/>
    <w:rsid w:val="00252DB8"/>
    <w:rsid w:val="00290B26"/>
    <w:rsid w:val="002F1940"/>
    <w:rsid w:val="00342865"/>
    <w:rsid w:val="00356D3E"/>
    <w:rsid w:val="00370158"/>
    <w:rsid w:val="00371BB6"/>
    <w:rsid w:val="00383545"/>
    <w:rsid w:val="00390A5F"/>
    <w:rsid w:val="003A1F1C"/>
    <w:rsid w:val="003C2979"/>
    <w:rsid w:val="003C3F83"/>
    <w:rsid w:val="00407251"/>
    <w:rsid w:val="00433500"/>
    <w:rsid w:val="00433F71"/>
    <w:rsid w:val="004342EC"/>
    <w:rsid w:val="00440D43"/>
    <w:rsid w:val="004432AB"/>
    <w:rsid w:val="004549DE"/>
    <w:rsid w:val="00460724"/>
    <w:rsid w:val="004E3939"/>
    <w:rsid w:val="004F4C9F"/>
    <w:rsid w:val="00506A02"/>
    <w:rsid w:val="00513413"/>
    <w:rsid w:val="005318FB"/>
    <w:rsid w:val="005C6183"/>
    <w:rsid w:val="005C6DB6"/>
    <w:rsid w:val="005E2A4D"/>
    <w:rsid w:val="005F4926"/>
    <w:rsid w:val="005F7684"/>
    <w:rsid w:val="00625F00"/>
    <w:rsid w:val="00661C8B"/>
    <w:rsid w:val="006B44CE"/>
    <w:rsid w:val="006B7ECC"/>
    <w:rsid w:val="006C2B63"/>
    <w:rsid w:val="007117C9"/>
    <w:rsid w:val="00785F69"/>
    <w:rsid w:val="007B2E8E"/>
    <w:rsid w:val="007B7CBD"/>
    <w:rsid w:val="007F4F92"/>
    <w:rsid w:val="00814D81"/>
    <w:rsid w:val="008156D1"/>
    <w:rsid w:val="008C2F8F"/>
    <w:rsid w:val="008D772F"/>
    <w:rsid w:val="008E2D1C"/>
    <w:rsid w:val="00932EC2"/>
    <w:rsid w:val="0095009A"/>
    <w:rsid w:val="0096770C"/>
    <w:rsid w:val="0099764C"/>
    <w:rsid w:val="009A5C65"/>
    <w:rsid w:val="009A60D1"/>
    <w:rsid w:val="00A17C09"/>
    <w:rsid w:val="00A26228"/>
    <w:rsid w:val="00A73CA5"/>
    <w:rsid w:val="00A92001"/>
    <w:rsid w:val="00A94D75"/>
    <w:rsid w:val="00A97F35"/>
    <w:rsid w:val="00AD43A7"/>
    <w:rsid w:val="00AE33B9"/>
    <w:rsid w:val="00B047E7"/>
    <w:rsid w:val="00B07738"/>
    <w:rsid w:val="00B528D4"/>
    <w:rsid w:val="00B534CB"/>
    <w:rsid w:val="00B55AD4"/>
    <w:rsid w:val="00B97703"/>
    <w:rsid w:val="00BE2DEA"/>
    <w:rsid w:val="00C374E6"/>
    <w:rsid w:val="00C3782C"/>
    <w:rsid w:val="00C50719"/>
    <w:rsid w:val="00C81321"/>
    <w:rsid w:val="00CE7172"/>
    <w:rsid w:val="00CF6087"/>
    <w:rsid w:val="00D17175"/>
    <w:rsid w:val="00D42A7B"/>
    <w:rsid w:val="00D85479"/>
    <w:rsid w:val="00DE6116"/>
    <w:rsid w:val="00E0088A"/>
    <w:rsid w:val="00E25B2F"/>
    <w:rsid w:val="00E46842"/>
    <w:rsid w:val="00E74CEF"/>
    <w:rsid w:val="00EB4C11"/>
    <w:rsid w:val="00EC1B58"/>
    <w:rsid w:val="00F00E10"/>
    <w:rsid w:val="00F12239"/>
    <w:rsid w:val="00F22BF1"/>
    <w:rsid w:val="00F51167"/>
    <w:rsid w:val="00F66A89"/>
    <w:rsid w:val="00F86906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49AB22-DE5D-48BA-A9A5-B321F82DD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</Pages>
  <Words>262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25</cp:revision>
  <cp:lastPrinted>2002-04-23T07:10:00Z</cp:lastPrinted>
  <dcterms:created xsi:type="dcterms:W3CDTF">2025-05-05T17:33:00Z</dcterms:created>
  <dcterms:modified xsi:type="dcterms:W3CDTF">2025-05-09T19:16:00Z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MediaServiceImageTags">
    <vt:lpwstr/>
  </property>
</Properties>
</file>